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579" w:rsidRDefault="00236579" w:rsidP="002365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MATHEW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236579" w:rsidRDefault="00236579" w:rsidP="002365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6579" w:rsidRDefault="00236579" w:rsidP="002365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6579" w:rsidRDefault="00236579" w:rsidP="002365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Shaftesbury, Dorset,</w:t>
      </w:r>
    </w:p>
    <w:p w:rsidR="00236579" w:rsidRDefault="00236579" w:rsidP="002365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Erdyngton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36579" w:rsidRDefault="00236579" w:rsidP="002365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24-181)</w:t>
      </w:r>
    </w:p>
    <w:p w:rsidR="00236579" w:rsidRDefault="00236579" w:rsidP="002365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6579" w:rsidRDefault="00236579" w:rsidP="002365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36579" w:rsidRDefault="00236579" w:rsidP="002365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April 2016</w:t>
      </w:r>
      <w:bookmarkStart w:id="0" w:name="_GoBack"/>
      <w:bookmarkEnd w:id="0"/>
    </w:p>
    <w:sectPr w:rsidR="006B2F86" w:rsidRPr="002365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579" w:rsidRDefault="00236579" w:rsidP="00E71FC3">
      <w:pPr>
        <w:spacing w:after="0" w:line="240" w:lineRule="auto"/>
      </w:pPr>
      <w:r>
        <w:separator/>
      </w:r>
    </w:p>
  </w:endnote>
  <w:endnote w:type="continuationSeparator" w:id="0">
    <w:p w:rsidR="00236579" w:rsidRDefault="002365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579" w:rsidRDefault="00236579" w:rsidP="00E71FC3">
      <w:pPr>
        <w:spacing w:after="0" w:line="240" w:lineRule="auto"/>
      </w:pPr>
      <w:r>
        <w:separator/>
      </w:r>
    </w:p>
  </w:footnote>
  <w:footnote w:type="continuationSeparator" w:id="0">
    <w:p w:rsidR="00236579" w:rsidRDefault="002365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579"/>
    <w:rsid w:val="0023657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84B07"/>
  <w15:chartTrackingRefBased/>
  <w15:docId w15:val="{FE9CD737-0805-4099-BF5E-AC130B7F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0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2016-04-25T20:43:00Z</dcterms:created>
  <dcterms:modified xsi:type="dcterms:W3CDTF">2016-04-25T20:43:00Z</dcterms:modified>
</cp:coreProperties>
</file>